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376117" w14:textId="77777777" w:rsidR="004666E3" w:rsidRDefault="004666E3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6373"/>
      </w:tblGrid>
      <w:tr w:rsidR="00FB3667" w14:paraId="6DFAB751" w14:textId="77777777" w:rsidTr="00040805">
        <w:tc>
          <w:tcPr>
            <w:tcW w:w="2689" w:type="dxa"/>
          </w:tcPr>
          <w:p w14:paraId="779492B5" w14:textId="77777777" w:rsidR="00FB3667" w:rsidRDefault="00FB3667"/>
        </w:tc>
        <w:tc>
          <w:tcPr>
            <w:tcW w:w="6373" w:type="dxa"/>
          </w:tcPr>
          <w:p w14:paraId="19CD246A" w14:textId="77777777" w:rsidR="00FB3667" w:rsidRPr="00256C84" w:rsidRDefault="00FB3667" w:rsidP="005769E5">
            <w:pPr>
              <w:pStyle w:val="Titel"/>
              <w:rPr>
                <w:rFonts w:asciiTheme="minorHAnsi" w:hAnsiTheme="minorHAnsi" w:cstheme="minorHAnsi"/>
              </w:rPr>
            </w:pPr>
            <w:r w:rsidRPr="00256C84">
              <w:rPr>
                <w:rFonts w:asciiTheme="minorHAnsi" w:hAnsiTheme="minorHAnsi" w:cstheme="minorHAnsi"/>
              </w:rPr>
              <w:t>Lebenslauf</w:t>
            </w:r>
          </w:p>
        </w:tc>
      </w:tr>
      <w:tr w:rsidR="005769E5" w14:paraId="2B1CB046" w14:textId="77777777" w:rsidTr="00040805">
        <w:tc>
          <w:tcPr>
            <w:tcW w:w="9062" w:type="dxa"/>
            <w:gridSpan w:val="2"/>
          </w:tcPr>
          <w:p w14:paraId="4657A333" w14:textId="77777777" w:rsidR="005769E5" w:rsidRDefault="005769E5" w:rsidP="00D33FDD">
            <w:pPr>
              <w:pStyle w:val="berschrift1"/>
            </w:pPr>
            <w:r>
              <w:t>Persönliche Daten</w:t>
            </w:r>
          </w:p>
        </w:tc>
      </w:tr>
      <w:tr w:rsidR="00FB3667" w14:paraId="44DB1F64" w14:textId="77777777" w:rsidTr="00040805">
        <w:tc>
          <w:tcPr>
            <w:tcW w:w="2689" w:type="dxa"/>
          </w:tcPr>
          <w:p w14:paraId="06A3319E" w14:textId="77777777" w:rsidR="00FB3667" w:rsidRDefault="00FB3667"/>
        </w:tc>
        <w:tc>
          <w:tcPr>
            <w:tcW w:w="6373" w:type="dxa"/>
          </w:tcPr>
          <w:p w14:paraId="3DB3391D" w14:textId="77777777" w:rsidR="005769E5" w:rsidRDefault="005769E5">
            <w:r>
              <w:t>Vorname Name</w:t>
            </w:r>
          </w:p>
          <w:p w14:paraId="1FA2E8A6" w14:textId="77777777" w:rsidR="00FB3667" w:rsidRDefault="00FB3667">
            <w:r>
              <w:t>geboren am xxx in xxx</w:t>
            </w:r>
            <w:r w:rsidR="005769E5">
              <w:t xml:space="preserve"> </w:t>
            </w:r>
          </w:p>
          <w:p w14:paraId="47C3FD59" w14:textId="717D7724" w:rsidR="005769E5" w:rsidRDefault="005769E5">
            <w:r>
              <w:t xml:space="preserve">Staatsangehörigkeit: </w:t>
            </w:r>
          </w:p>
        </w:tc>
      </w:tr>
      <w:tr w:rsidR="00FB3667" w14:paraId="3B211A4A" w14:textId="77777777" w:rsidTr="00040805">
        <w:tc>
          <w:tcPr>
            <w:tcW w:w="2689" w:type="dxa"/>
          </w:tcPr>
          <w:p w14:paraId="255013ED" w14:textId="77777777" w:rsidR="00FB3667" w:rsidRDefault="00FB3667"/>
        </w:tc>
        <w:tc>
          <w:tcPr>
            <w:tcW w:w="6373" w:type="dxa"/>
          </w:tcPr>
          <w:p w14:paraId="0C192159" w14:textId="77777777" w:rsidR="00FB3667" w:rsidRDefault="00FB3667">
            <w:r>
              <w:t>Anschrift</w:t>
            </w:r>
          </w:p>
        </w:tc>
      </w:tr>
      <w:tr w:rsidR="00FB3667" w14:paraId="75428A6F" w14:textId="77777777" w:rsidTr="00040805">
        <w:tc>
          <w:tcPr>
            <w:tcW w:w="2689" w:type="dxa"/>
          </w:tcPr>
          <w:p w14:paraId="7FFA633E" w14:textId="77777777" w:rsidR="00FB3667" w:rsidRDefault="00FB3667"/>
        </w:tc>
        <w:tc>
          <w:tcPr>
            <w:tcW w:w="6373" w:type="dxa"/>
          </w:tcPr>
          <w:p w14:paraId="43BE43F9" w14:textId="77777777" w:rsidR="00FB3667" w:rsidRDefault="00FB3667">
            <w:r>
              <w:t>Telefon</w:t>
            </w:r>
          </w:p>
        </w:tc>
      </w:tr>
      <w:tr w:rsidR="00FB3667" w14:paraId="497F5AD2" w14:textId="77777777" w:rsidTr="00040805">
        <w:tc>
          <w:tcPr>
            <w:tcW w:w="2689" w:type="dxa"/>
          </w:tcPr>
          <w:p w14:paraId="14C5C282" w14:textId="77777777" w:rsidR="00FB3667" w:rsidRDefault="00FB3667"/>
        </w:tc>
        <w:tc>
          <w:tcPr>
            <w:tcW w:w="6373" w:type="dxa"/>
          </w:tcPr>
          <w:p w14:paraId="31191C38" w14:textId="0F6E8C46" w:rsidR="00FB3667" w:rsidRDefault="00040805">
            <w:r>
              <w:t>E-Mail</w:t>
            </w:r>
          </w:p>
          <w:p w14:paraId="01C3A436" w14:textId="25D6DB82" w:rsidR="00040805" w:rsidRDefault="00040805">
            <w:proofErr w:type="spellStart"/>
            <w:r>
              <w:t>Social</w:t>
            </w:r>
            <w:proofErr w:type="spellEnd"/>
            <w:r>
              <w:t xml:space="preserve"> Media (wenn für Stelle wichtig, LinkedIn, Xing)</w:t>
            </w:r>
          </w:p>
        </w:tc>
      </w:tr>
      <w:tr w:rsidR="005769E5" w14:paraId="714571F3" w14:textId="77777777" w:rsidTr="00040805">
        <w:tc>
          <w:tcPr>
            <w:tcW w:w="9062" w:type="dxa"/>
            <w:gridSpan w:val="2"/>
          </w:tcPr>
          <w:p w14:paraId="35CC14C4" w14:textId="77777777" w:rsidR="005769E5" w:rsidRDefault="005769E5" w:rsidP="00D33FDD">
            <w:pPr>
              <w:pStyle w:val="berschrift1"/>
            </w:pPr>
            <w:r>
              <w:t>Berufserfahrung</w:t>
            </w:r>
          </w:p>
        </w:tc>
      </w:tr>
      <w:tr w:rsidR="00FB3667" w14:paraId="3678BE72" w14:textId="77777777" w:rsidTr="00040805">
        <w:tc>
          <w:tcPr>
            <w:tcW w:w="2689" w:type="dxa"/>
          </w:tcPr>
          <w:p w14:paraId="103173D0" w14:textId="078C6554" w:rsidR="00FB3667" w:rsidRDefault="00040805">
            <w:r>
              <w:t>s</w:t>
            </w:r>
            <w:r w:rsidR="00FB3667">
              <w:t>eit</w:t>
            </w:r>
            <w:r w:rsidR="005769E5">
              <w:t xml:space="preserve"> MM</w:t>
            </w:r>
            <w:r>
              <w:t>.</w:t>
            </w:r>
            <w:r w:rsidR="005769E5">
              <w:t>JJJJ</w:t>
            </w:r>
          </w:p>
        </w:tc>
        <w:tc>
          <w:tcPr>
            <w:tcW w:w="6373" w:type="dxa"/>
          </w:tcPr>
          <w:p w14:paraId="5434A1D7" w14:textId="77777777" w:rsidR="00FB3667" w:rsidRDefault="00FB3667">
            <w:r>
              <w:t>Firma</w:t>
            </w:r>
          </w:p>
          <w:p w14:paraId="0231A68D" w14:textId="77777777" w:rsidR="00FB3667" w:rsidRDefault="00FB3667">
            <w:r>
              <w:t>Berufsbezeichnung</w:t>
            </w:r>
          </w:p>
          <w:p w14:paraId="45CF22D9" w14:textId="77777777" w:rsidR="00FB3667" w:rsidRDefault="00FB3667">
            <w:r>
              <w:t>Tätigkeiten</w:t>
            </w:r>
          </w:p>
        </w:tc>
      </w:tr>
      <w:tr w:rsidR="00FB3667" w14:paraId="38F85302" w14:textId="77777777" w:rsidTr="00040805">
        <w:tc>
          <w:tcPr>
            <w:tcW w:w="2689" w:type="dxa"/>
          </w:tcPr>
          <w:p w14:paraId="512EDD33" w14:textId="77777777" w:rsidR="00FB3667" w:rsidRDefault="00FB3667"/>
        </w:tc>
        <w:tc>
          <w:tcPr>
            <w:tcW w:w="6373" w:type="dxa"/>
          </w:tcPr>
          <w:p w14:paraId="0DE8D9CD" w14:textId="77777777" w:rsidR="00FB3667" w:rsidRDefault="00FB3667"/>
        </w:tc>
      </w:tr>
      <w:tr w:rsidR="00FB3667" w14:paraId="6B51866B" w14:textId="77777777" w:rsidTr="00040805">
        <w:tc>
          <w:tcPr>
            <w:tcW w:w="2689" w:type="dxa"/>
          </w:tcPr>
          <w:p w14:paraId="29953CC9" w14:textId="30BE0106" w:rsidR="00FB3667" w:rsidRDefault="00FB3667" w:rsidP="00040805">
            <w:r>
              <w:t>MM</w:t>
            </w:r>
            <w:r w:rsidR="00040805">
              <w:t>.</w:t>
            </w:r>
            <w:r>
              <w:t>JJJJ – MM</w:t>
            </w:r>
            <w:r w:rsidR="00040805">
              <w:t>.</w:t>
            </w:r>
            <w:r>
              <w:t>JJJJ</w:t>
            </w:r>
          </w:p>
        </w:tc>
        <w:tc>
          <w:tcPr>
            <w:tcW w:w="6373" w:type="dxa"/>
          </w:tcPr>
          <w:p w14:paraId="5D49A251" w14:textId="77777777" w:rsidR="00FB3667" w:rsidRDefault="00FB3667" w:rsidP="00FB3667">
            <w:r>
              <w:t>Firma</w:t>
            </w:r>
          </w:p>
          <w:p w14:paraId="6CE4D936" w14:textId="77777777" w:rsidR="00FB3667" w:rsidRDefault="00FB3667" w:rsidP="00FB3667">
            <w:r>
              <w:t>Berufsbezeichnung</w:t>
            </w:r>
          </w:p>
          <w:p w14:paraId="226DDA04" w14:textId="77777777" w:rsidR="00FB3667" w:rsidRDefault="00FB3667" w:rsidP="00FB3667">
            <w:r>
              <w:t>Tätigkeiten</w:t>
            </w:r>
          </w:p>
        </w:tc>
      </w:tr>
      <w:tr w:rsidR="005769E5" w14:paraId="309A48F5" w14:textId="77777777" w:rsidTr="00040805">
        <w:tc>
          <w:tcPr>
            <w:tcW w:w="9062" w:type="dxa"/>
            <w:gridSpan w:val="2"/>
          </w:tcPr>
          <w:p w14:paraId="319EB534" w14:textId="77777777" w:rsidR="005769E5" w:rsidRDefault="005769E5" w:rsidP="005769E5">
            <w:pPr>
              <w:pStyle w:val="berschrift1"/>
            </w:pPr>
            <w:r>
              <w:t>Ausbildung</w:t>
            </w:r>
          </w:p>
        </w:tc>
      </w:tr>
      <w:tr w:rsidR="00FB3667" w14:paraId="45B71B0D" w14:textId="77777777" w:rsidTr="00040805">
        <w:tc>
          <w:tcPr>
            <w:tcW w:w="2689" w:type="dxa"/>
          </w:tcPr>
          <w:p w14:paraId="29EDBA45" w14:textId="7B3A5A6E" w:rsidR="00FB3667" w:rsidRDefault="00FB3667">
            <w:r>
              <w:t>MM</w:t>
            </w:r>
            <w:r w:rsidR="00040805">
              <w:t>.</w:t>
            </w:r>
            <w:r>
              <w:t>JJJJ – MM</w:t>
            </w:r>
            <w:r w:rsidR="00040805">
              <w:t>.</w:t>
            </w:r>
            <w:r>
              <w:t>JJJJ</w:t>
            </w:r>
          </w:p>
        </w:tc>
        <w:tc>
          <w:tcPr>
            <w:tcW w:w="6373" w:type="dxa"/>
          </w:tcPr>
          <w:p w14:paraId="200FA5B0" w14:textId="77777777" w:rsidR="00FB3667" w:rsidRDefault="00FB3667" w:rsidP="00FB3667">
            <w:r>
              <w:t>Universität oder Firma</w:t>
            </w:r>
          </w:p>
          <w:p w14:paraId="13540265" w14:textId="77777777" w:rsidR="00FB3667" w:rsidRDefault="00FB3667" w:rsidP="00FB3667">
            <w:r>
              <w:t>Studium oder Beruf</w:t>
            </w:r>
          </w:p>
          <w:p w14:paraId="18EC8BAD" w14:textId="77777777" w:rsidR="00FB3667" w:rsidRDefault="00FB3667" w:rsidP="00FB3667">
            <w:r>
              <w:t>Schwerpunkte der Tätigkeit</w:t>
            </w:r>
          </w:p>
        </w:tc>
      </w:tr>
      <w:tr w:rsidR="00FB3667" w14:paraId="3CA4D4AA" w14:textId="77777777" w:rsidTr="00040805">
        <w:tc>
          <w:tcPr>
            <w:tcW w:w="2689" w:type="dxa"/>
          </w:tcPr>
          <w:p w14:paraId="1C95AC33" w14:textId="77777777" w:rsidR="00FB3667" w:rsidRDefault="00FB3667"/>
        </w:tc>
        <w:tc>
          <w:tcPr>
            <w:tcW w:w="6373" w:type="dxa"/>
          </w:tcPr>
          <w:p w14:paraId="34FBD846" w14:textId="77777777" w:rsidR="00FB3667" w:rsidRDefault="00FB3667" w:rsidP="00FB3667"/>
        </w:tc>
      </w:tr>
      <w:tr w:rsidR="00FB3667" w14:paraId="4CCF5526" w14:textId="77777777" w:rsidTr="00040805">
        <w:tc>
          <w:tcPr>
            <w:tcW w:w="2689" w:type="dxa"/>
          </w:tcPr>
          <w:p w14:paraId="1A7F526E" w14:textId="239FECF7" w:rsidR="00FB3667" w:rsidRDefault="00FB3667">
            <w:r>
              <w:t>MM</w:t>
            </w:r>
            <w:r w:rsidR="00040805">
              <w:t>.</w:t>
            </w:r>
            <w:r>
              <w:t>JJJJ</w:t>
            </w:r>
          </w:p>
        </w:tc>
        <w:tc>
          <w:tcPr>
            <w:tcW w:w="6373" w:type="dxa"/>
          </w:tcPr>
          <w:p w14:paraId="218A032E" w14:textId="77777777" w:rsidR="00FB3667" w:rsidRDefault="00FB3667" w:rsidP="00FB3667">
            <w:r>
              <w:t>Schule</w:t>
            </w:r>
          </w:p>
          <w:p w14:paraId="46A8BE8C" w14:textId="77777777" w:rsidR="00FB3667" w:rsidRDefault="00FB3667" w:rsidP="00FB3667">
            <w:r>
              <w:t>Abschluss</w:t>
            </w:r>
          </w:p>
          <w:p w14:paraId="52A2DB99" w14:textId="77777777" w:rsidR="00FB3667" w:rsidRDefault="00FB3667" w:rsidP="00FB3667">
            <w:r>
              <w:t>Leistungsfächer</w:t>
            </w:r>
          </w:p>
        </w:tc>
      </w:tr>
      <w:tr w:rsidR="005769E5" w14:paraId="7B541B87" w14:textId="77777777" w:rsidTr="00040805">
        <w:tc>
          <w:tcPr>
            <w:tcW w:w="9062" w:type="dxa"/>
            <w:gridSpan w:val="2"/>
          </w:tcPr>
          <w:p w14:paraId="4902611B" w14:textId="77777777" w:rsidR="005769E5" w:rsidRPr="005769E5" w:rsidRDefault="005769E5" w:rsidP="005769E5">
            <w:pPr>
              <w:pStyle w:val="berschrift1"/>
            </w:pPr>
            <w:r w:rsidRPr="005769E5">
              <w:t>Kenntnisse und Interessen</w:t>
            </w:r>
          </w:p>
        </w:tc>
      </w:tr>
      <w:tr w:rsidR="005769E5" w14:paraId="5A4BE035" w14:textId="77777777" w:rsidTr="00040805">
        <w:tc>
          <w:tcPr>
            <w:tcW w:w="2689" w:type="dxa"/>
          </w:tcPr>
          <w:p w14:paraId="64B0F843" w14:textId="77777777" w:rsidR="005769E5" w:rsidRDefault="005769E5">
            <w:r>
              <w:t>Sprachen</w:t>
            </w:r>
          </w:p>
        </w:tc>
        <w:tc>
          <w:tcPr>
            <w:tcW w:w="6373" w:type="dxa"/>
          </w:tcPr>
          <w:p w14:paraId="743103AB" w14:textId="77777777" w:rsidR="005769E5" w:rsidRDefault="005769E5" w:rsidP="00FB3667">
            <w:r>
              <w:t>xxx Muttersprache</w:t>
            </w:r>
          </w:p>
          <w:p w14:paraId="1766B574" w14:textId="3EAFD4EE" w:rsidR="005769E5" w:rsidRDefault="005769E5" w:rsidP="00FB3667">
            <w:r>
              <w:t>Deutsch (B1/</w:t>
            </w:r>
            <w:r w:rsidR="00040805">
              <w:t>B</w:t>
            </w:r>
            <w:r>
              <w:t>2)</w:t>
            </w:r>
          </w:p>
        </w:tc>
      </w:tr>
      <w:tr w:rsidR="00D33FDD" w14:paraId="4BB5F6A4" w14:textId="77777777" w:rsidTr="00040805">
        <w:tc>
          <w:tcPr>
            <w:tcW w:w="2689" w:type="dxa"/>
          </w:tcPr>
          <w:p w14:paraId="2BE52C85" w14:textId="77777777" w:rsidR="00D33FDD" w:rsidRDefault="00D33FDD"/>
        </w:tc>
        <w:tc>
          <w:tcPr>
            <w:tcW w:w="6373" w:type="dxa"/>
          </w:tcPr>
          <w:p w14:paraId="11E9A6F0" w14:textId="77777777" w:rsidR="00D33FDD" w:rsidRDefault="00D33FDD" w:rsidP="00FB3667"/>
        </w:tc>
      </w:tr>
      <w:tr w:rsidR="005769E5" w14:paraId="273D734C" w14:textId="77777777" w:rsidTr="00040805">
        <w:tc>
          <w:tcPr>
            <w:tcW w:w="2689" w:type="dxa"/>
          </w:tcPr>
          <w:p w14:paraId="1EC3C6EC" w14:textId="77777777" w:rsidR="005769E5" w:rsidRDefault="00D33FDD">
            <w:r>
              <w:t>IT-Kenntnisse</w:t>
            </w:r>
          </w:p>
          <w:p w14:paraId="57B3214D" w14:textId="77777777" w:rsidR="00D33FDD" w:rsidRDefault="00D33FDD">
            <w:r>
              <w:t>IT-Kompetenzen</w:t>
            </w:r>
          </w:p>
          <w:p w14:paraId="0E117173" w14:textId="77777777" w:rsidR="00D33FDD" w:rsidRDefault="00D33FDD">
            <w:r>
              <w:t>Computerkenntnisse</w:t>
            </w:r>
          </w:p>
        </w:tc>
        <w:tc>
          <w:tcPr>
            <w:tcW w:w="6373" w:type="dxa"/>
          </w:tcPr>
          <w:p w14:paraId="4E3A0086" w14:textId="77777777" w:rsidR="005769E5" w:rsidRDefault="005769E5" w:rsidP="00D33FDD">
            <w:r>
              <w:rPr>
                <w:rStyle w:val="Hervorhebung"/>
              </w:rPr>
              <w:t>MS Word (tägliche Anwendung), MS Excel (häufige Anwendung)</w:t>
            </w:r>
          </w:p>
          <w:p w14:paraId="2232F3EA" w14:textId="77777777" w:rsidR="005769E5" w:rsidRDefault="005769E5" w:rsidP="005769E5">
            <w:pPr>
              <w:numPr>
                <w:ilvl w:val="0"/>
                <w:numId w:val="2"/>
              </w:numPr>
              <w:spacing w:beforeAutospacing="1" w:after="100" w:afterAutospacing="1"/>
            </w:pPr>
            <w:r>
              <w:rPr>
                <w:rStyle w:val="Hervorhebung"/>
              </w:rPr>
              <w:t>Microsoft Word (sehr gute Kenntnisse), Microsoft Excel (gute Kenntnisse), Adobe Photoshop (Grundkenntnisse)</w:t>
            </w:r>
          </w:p>
          <w:p w14:paraId="17C42CAE" w14:textId="77777777" w:rsidR="005769E5" w:rsidRDefault="005769E5" w:rsidP="005769E5">
            <w:pPr>
              <w:numPr>
                <w:ilvl w:val="0"/>
                <w:numId w:val="2"/>
              </w:numPr>
              <w:spacing w:beforeAutospacing="1" w:after="100" w:afterAutospacing="1"/>
            </w:pPr>
            <w:r>
              <w:rPr>
                <w:rStyle w:val="Hervorhebung"/>
              </w:rPr>
              <w:t>Java, Javascript, HTML, C++ (Expertenkenntnisse), Python, SQL (gute Kenntnisse), Ruby (Grundkenntnisse)</w:t>
            </w:r>
          </w:p>
          <w:p w14:paraId="5BF2CC6D" w14:textId="77777777" w:rsidR="005769E5" w:rsidRDefault="005769E5" w:rsidP="005769E5">
            <w:pPr>
              <w:numPr>
                <w:ilvl w:val="0"/>
                <w:numId w:val="2"/>
              </w:numPr>
              <w:spacing w:beforeAutospacing="1" w:after="100" w:afterAutospacing="1"/>
            </w:pPr>
            <w:r>
              <w:rPr>
                <w:rStyle w:val="Hervorhebung"/>
              </w:rPr>
              <w:t>Java, PHP, C# (seit 10 Jahren), Ruby, Matlab (seit 7 Jahren), Python (seit 3 Jahren), Julia (seit 1 Jahr)</w:t>
            </w:r>
          </w:p>
          <w:p w14:paraId="0C995ACD" w14:textId="77777777" w:rsidR="005769E5" w:rsidRDefault="005769E5" w:rsidP="005769E5">
            <w:pPr>
              <w:numPr>
                <w:ilvl w:val="0"/>
                <w:numId w:val="2"/>
              </w:numPr>
              <w:spacing w:beforeAutospacing="1" w:after="100" w:afterAutospacing="1"/>
            </w:pPr>
            <w:r>
              <w:rPr>
                <w:rStyle w:val="Hervorhebung"/>
              </w:rPr>
              <w:t>SAP (zertifiziert in SD und PP, Durchführung interner Schulungen und Vorträge)</w:t>
            </w:r>
          </w:p>
          <w:p w14:paraId="723D1ED8" w14:textId="77777777" w:rsidR="005769E5" w:rsidRDefault="005769E5" w:rsidP="005769E5">
            <w:pPr>
              <w:numPr>
                <w:ilvl w:val="0"/>
                <w:numId w:val="2"/>
              </w:numPr>
              <w:spacing w:beforeAutospacing="1" w:after="100" w:afterAutospacing="1"/>
            </w:pPr>
            <w:r>
              <w:rPr>
                <w:rStyle w:val="Hervorhebung"/>
              </w:rPr>
              <w:lastRenderedPageBreak/>
              <w:t>Scrum (Licensed Scrum Master seit 2017)</w:t>
            </w:r>
          </w:p>
          <w:p w14:paraId="2DD54366" w14:textId="77777777" w:rsidR="005769E5" w:rsidRDefault="005769E5" w:rsidP="005769E5">
            <w:pPr>
              <w:numPr>
                <w:ilvl w:val="0"/>
                <w:numId w:val="2"/>
              </w:numPr>
              <w:spacing w:beforeAutospacing="1" w:after="100" w:afterAutospacing="1"/>
            </w:pPr>
            <w:r>
              <w:rPr>
                <w:rStyle w:val="Hervorhebung"/>
              </w:rPr>
              <w:t>SAP FI (seit 2015 in täglicher Anwendung im Vertriebscontrolling)</w:t>
            </w:r>
          </w:p>
          <w:p w14:paraId="69876E81" w14:textId="77777777" w:rsidR="005769E5" w:rsidRDefault="005769E5" w:rsidP="005769E5">
            <w:pPr>
              <w:numPr>
                <w:ilvl w:val="0"/>
                <w:numId w:val="2"/>
              </w:numPr>
              <w:spacing w:beforeAutospacing="1" w:after="100" w:afterAutospacing="1"/>
            </w:pPr>
            <w:r>
              <w:rPr>
                <w:rStyle w:val="Hervorhebung"/>
              </w:rPr>
              <w:t>MS Powerpoint (</w:t>
            </w:r>
            <w:proofErr w:type="spellStart"/>
            <w:r>
              <w:rPr>
                <w:rStyle w:val="Hervorhebung"/>
              </w:rPr>
              <w:t>regelmäßige</w:t>
            </w:r>
            <w:proofErr w:type="spellEnd"/>
            <w:r>
              <w:rPr>
                <w:rStyle w:val="Hervorhebung"/>
              </w:rPr>
              <w:t xml:space="preserve"> Erstellung von Kundenpräsentationen), MS Photoshop (regelmäßige Bearbeitung von Bildern für die Unternehmenswebseite und Social Media)</w:t>
            </w:r>
          </w:p>
          <w:p w14:paraId="0BA72B86" w14:textId="77777777" w:rsidR="005769E5" w:rsidRDefault="005769E5" w:rsidP="00BE2BA2">
            <w:pPr>
              <w:numPr>
                <w:ilvl w:val="0"/>
                <w:numId w:val="2"/>
              </w:numPr>
              <w:spacing w:beforeAutospacing="1" w:after="100" w:afterAutospacing="1"/>
            </w:pPr>
            <w:r>
              <w:rPr>
                <w:rStyle w:val="Hervorhebung"/>
              </w:rPr>
              <w:t>Sehr gute Kenntnisse in Microsoft Windows, Linux. Gute Kenntnisse in WordPress. Grundkenntnisse in SEO.</w:t>
            </w:r>
            <w:r>
              <w:t xml:space="preserve"> </w:t>
            </w:r>
          </w:p>
        </w:tc>
      </w:tr>
      <w:tr w:rsidR="00D33FDD" w14:paraId="0F3A404F" w14:textId="77777777" w:rsidTr="00040805">
        <w:tc>
          <w:tcPr>
            <w:tcW w:w="2689" w:type="dxa"/>
          </w:tcPr>
          <w:p w14:paraId="7B7CE640" w14:textId="77777777" w:rsidR="00D33FDD" w:rsidRDefault="00D33FDD">
            <w:r>
              <w:lastRenderedPageBreak/>
              <w:t>Führerschein</w:t>
            </w:r>
          </w:p>
        </w:tc>
        <w:tc>
          <w:tcPr>
            <w:tcW w:w="6373" w:type="dxa"/>
          </w:tcPr>
          <w:p w14:paraId="019A1592" w14:textId="77777777" w:rsidR="00D33FDD" w:rsidRDefault="00D33FDD" w:rsidP="00FB3667">
            <w:r>
              <w:t>Klasse B</w:t>
            </w:r>
          </w:p>
        </w:tc>
      </w:tr>
      <w:tr w:rsidR="00D33FDD" w14:paraId="4491C090" w14:textId="77777777" w:rsidTr="00040805">
        <w:tc>
          <w:tcPr>
            <w:tcW w:w="2689" w:type="dxa"/>
          </w:tcPr>
          <w:p w14:paraId="48C1C801" w14:textId="77777777" w:rsidR="00D33FDD" w:rsidRDefault="00D33FDD"/>
        </w:tc>
        <w:tc>
          <w:tcPr>
            <w:tcW w:w="6373" w:type="dxa"/>
          </w:tcPr>
          <w:p w14:paraId="4D22A145" w14:textId="77777777" w:rsidR="00D33FDD" w:rsidRDefault="00D33FDD" w:rsidP="00FB3667"/>
        </w:tc>
      </w:tr>
      <w:tr w:rsidR="00D33FDD" w14:paraId="6854E39E" w14:textId="77777777" w:rsidTr="00040805">
        <w:tc>
          <w:tcPr>
            <w:tcW w:w="2689" w:type="dxa"/>
          </w:tcPr>
          <w:p w14:paraId="26952EC1" w14:textId="0E16A8F9" w:rsidR="00D33FDD" w:rsidRDefault="00D33FDD">
            <w:r>
              <w:t>Hobbys</w:t>
            </w:r>
            <w:r w:rsidR="00040805">
              <w:t>/Ehrenamt</w:t>
            </w:r>
          </w:p>
        </w:tc>
        <w:tc>
          <w:tcPr>
            <w:tcW w:w="6373" w:type="dxa"/>
          </w:tcPr>
          <w:p w14:paraId="442F5ECE" w14:textId="77777777" w:rsidR="00D33FDD" w:rsidRDefault="005327D0" w:rsidP="00FB3667">
            <w:r>
              <w:t>XXX</w:t>
            </w:r>
          </w:p>
        </w:tc>
      </w:tr>
    </w:tbl>
    <w:p w14:paraId="1BAD1BFD" w14:textId="77777777" w:rsidR="00FB3667" w:rsidRDefault="00FB3667" w:rsidP="00D33FDD">
      <w:pPr>
        <w:pStyle w:val="KeinLeerraum"/>
      </w:pPr>
    </w:p>
    <w:p w14:paraId="5B17687D" w14:textId="77777777" w:rsidR="00D33FDD" w:rsidRDefault="00D33FDD" w:rsidP="00D33FDD">
      <w:pPr>
        <w:pStyle w:val="KeinLeerraum"/>
      </w:pPr>
      <w:r>
        <w:t>Schweinfurt, 18.03.2024</w:t>
      </w:r>
    </w:p>
    <w:p w14:paraId="2C106A5D" w14:textId="77777777" w:rsidR="00D33FDD" w:rsidRDefault="00D33FDD" w:rsidP="00D33FDD">
      <w:pPr>
        <w:pStyle w:val="KeinLeerraum"/>
      </w:pPr>
    </w:p>
    <w:p w14:paraId="0CCD3B4B" w14:textId="77777777" w:rsidR="00D33FDD" w:rsidRDefault="00D33FDD" w:rsidP="00D33FDD">
      <w:pPr>
        <w:pStyle w:val="KeinLeerraum"/>
      </w:pPr>
    </w:p>
    <w:p w14:paraId="386866FE" w14:textId="77777777" w:rsidR="00D33FDD" w:rsidRDefault="00D33FDD" w:rsidP="00D33FDD">
      <w:pPr>
        <w:pStyle w:val="KeinLeerraum"/>
      </w:pPr>
    </w:p>
    <w:p w14:paraId="1843E156" w14:textId="77777777" w:rsidR="00D33FDD" w:rsidRDefault="00D33FDD" w:rsidP="00D33FDD">
      <w:pPr>
        <w:pStyle w:val="KeinLeerraum"/>
      </w:pPr>
    </w:p>
    <w:p w14:paraId="7F286985" w14:textId="77777777" w:rsidR="00D33FDD" w:rsidRDefault="00D33FDD" w:rsidP="00D33FDD">
      <w:pPr>
        <w:pStyle w:val="KeinLeerraum"/>
      </w:pPr>
      <w:r>
        <w:t>Vorname Name</w:t>
      </w:r>
    </w:p>
    <w:sectPr w:rsidR="00D33FD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85AB8"/>
    <w:multiLevelType w:val="multilevel"/>
    <w:tmpl w:val="1A408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243C05"/>
    <w:multiLevelType w:val="multilevel"/>
    <w:tmpl w:val="A96ACD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1377201227">
    <w:abstractNumId w:val="0"/>
  </w:num>
  <w:num w:numId="2" w16cid:durableId="8681062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805"/>
    <w:rsid w:val="00040805"/>
    <w:rsid w:val="00256C84"/>
    <w:rsid w:val="00344C1C"/>
    <w:rsid w:val="004666E3"/>
    <w:rsid w:val="005327D0"/>
    <w:rsid w:val="005769E5"/>
    <w:rsid w:val="007F1C50"/>
    <w:rsid w:val="00937A1C"/>
    <w:rsid w:val="009F021C"/>
    <w:rsid w:val="00A117F7"/>
    <w:rsid w:val="00B45046"/>
    <w:rsid w:val="00BE2BA2"/>
    <w:rsid w:val="00D33FDD"/>
    <w:rsid w:val="00DE4C63"/>
    <w:rsid w:val="00FB3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8A912"/>
  <w15:chartTrackingRefBased/>
  <w15:docId w15:val="{6535170A-72B6-41A0-A643-D80E113F7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de-DE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44C1C"/>
  </w:style>
  <w:style w:type="paragraph" w:styleId="berschrift1">
    <w:name w:val="heading 1"/>
    <w:basedOn w:val="Standard"/>
    <w:next w:val="Standard"/>
    <w:link w:val="berschrift1Zchn"/>
    <w:uiPriority w:val="9"/>
    <w:qFormat/>
    <w:rsid w:val="00344C1C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44C1C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44C1C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44C1C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44C1C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44C1C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44C1C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44C1C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44C1C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FB36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ervorhebung">
    <w:name w:val="Emphasis"/>
    <w:uiPriority w:val="20"/>
    <w:qFormat/>
    <w:rsid w:val="00344C1C"/>
    <w:rPr>
      <w:caps/>
      <w:color w:val="243F60" w:themeColor="accent1" w:themeShade="7F"/>
      <w:spacing w:val="5"/>
    </w:rPr>
  </w:style>
  <w:style w:type="paragraph" w:styleId="Titel">
    <w:name w:val="Title"/>
    <w:basedOn w:val="Standard"/>
    <w:next w:val="Standard"/>
    <w:link w:val="TitelZchn"/>
    <w:uiPriority w:val="10"/>
    <w:qFormat/>
    <w:rsid w:val="00344C1C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344C1C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44C1C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paragraph" w:styleId="KeinLeerraum">
    <w:name w:val="No Spacing"/>
    <w:uiPriority w:val="1"/>
    <w:qFormat/>
    <w:rsid w:val="00344C1C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44C1C"/>
    <w:rPr>
      <w:caps/>
      <w:spacing w:val="15"/>
      <w:shd w:val="clear" w:color="auto" w:fill="DBE5F1" w:themeFill="accent1" w:themeFillTint="33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44C1C"/>
    <w:rPr>
      <w:caps/>
      <w:color w:val="243F60" w:themeColor="accent1" w:themeShade="7F"/>
      <w:spacing w:val="15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44C1C"/>
    <w:rPr>
      <w:caps/>
      <w:color w:val="365F91" w:themeColor="accent1" w:themeShade="BF"/>
      <w:spacing w:val="1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44C1C"/>
    <w:rPr>
      <w:caps/>
      <w:color w:val="365F91" w:themeColor="accent1" w:themeShade="BF"/>
      <w:spacing w:val="1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44C1C"/>
    <w:rPr>
      <w:caps/>
      <w:color w:val="365F91" w:themeColor="accent1" w:themeShade="BF"/>
      <w:spacing w:val="1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44C1C"/>
    <w:rPr>
      <w:caps/>
      <w:color w:val="365F91" w:themeColor="accent1" w:themeShade="BF"/>
      <w:spacing w:val="1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44C1C"/>
    <w:rPr>
      <w:caps/>
      <w:spacing w:val="10"/>
      <w:sz w:val="18"/>
      <w:szCs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44C1C"/>
    <w:rPr>
      <w:i/>
      <w:iCs/>
      <w:caps/>
      <w:spacing w:val="10"/>
      <w:sz w:val="18"/>
      <w:szCs w:val="18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344C1C"/>
    <w:rPr>
      <w:b/>
      <w:bCs/>
      <w:color w:val="365F91" w:themeColor="accent1" w:themeShade="BF"/>
      <w:sz w:val="16"/>
      <w:szCs w:val="1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44C1C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44C1C"/>
    <w:rPr>
      <w:caps/>
      <w:color w:val="595959" w:themeColor="text1" w:themeTint="A6"/>
      <w:spacing w:val="10"/>
      <w:sz w:val="21"/>
      <w:szCs w:val="21"/>
    </w:rPr>
  </w:style>
  <w:style w:type="character" w:styleId="Fett">
    <w:name w:val="Strong"/>
    <w:uiPriority w:val="22"/>
    <w:qFormat/>
    <w:rsid w:val="00344C1C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344C1C"/>
    <w:rPr>
      <w:i/>
      <w:iCs/>
      <w:sz w:val="24"/>
      <w:szCs w:val="24"/>
    </w:rPr>
  </w:style>
  <w:style w:type="character" w:customStyle="1" w:styleId="ZitatZchn">
    <w:name w:val="Zitat Zchn"/>
    <w:basedOn w:val="Absatz-Standardschriftart"/>
    <w:link w:val="Zitat"/>
    <w:uiPriority w:val="29"/>
    <w:rsid w:val="00344C1C"/>
    <w:rPr>
      <w:i/>
      <w:iCs/>
      <w:sz w:val="24"/>
      <w:szCs w:val="24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44C1C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44C1C"/>
    <w:rPr>
      <w:color w:val="4F81BD" w:themeColor="accent1"/>
      <w:sz w:val="24"/>
      <w:szCs w:val="24"/>
    </w:rPr>
  </w:style>
  <w:style w:type="character" w:styleId="SchwacheHervorhebung">
    <w:name w:val="Subtle Emphasis"/>
    <w:uiPriority w:val="19"/>
    <w:qFormat/>
    <w:rsid w:val="00344C1C"/>
    <w:rPr>
      <w:i/>
      <w:iCs/>
      <w:color w:val="243F60" w:themeColor="accent1" w:themeShade="7F"/>
    </w:rPr>
  </w:style>
  <w:style w:type="character" w:styleId="IntensiveHervorhebung">
    <w:name w:val="Intense Emphasis"/>
    <w:uiPriority w:val="21"/>
    <w:qFormat/>
    <w:rsid w:val="00344C1C"/>
    <w:rPr>
      <w:b/>
      <w:bCs/>
      <w:caps/>
      <w:color w:val="243F60" w:themeColor="accent1" w:themeShade="7F"/>
      <w:spacing w:val="10"/>
    </w:rPr>
  </w:style>
  <w:style w:type="character" w:styleId="SchwacherVerweis">
    <w:name w:val="Subtle Reference"/>
    <w:uiPriority w:val="31"/>
    <w:qFormat/>
    <w:rsid w:val="00344C1C"/>
    <w:rPr>
      <w:b/>
      <w:bCs/>
      <w:color w:val="4F81BD" w:themeColor="accent1"/>
    </w:rPr>
  </w:style>
  <w:style w:type="character" w:styleId="IntensiverVerweis">
    <w:name w:val="Intense Reference"/>
    <w:uiPriority w:val="32"/>
    <w:qFormat/>
    <w:rsid w:val="00344C1C"/>
    <w:rPr>
      <w:b/>
      <w:bCs/>
      <w:i/>
      <w:iCs/>
      <w:caps/>
      <w:color w:val="4F81BD" w:themeColor="accent1"/>
    </w:rPr>
  </w:style>
  <w:style w:type="character" w:styleId="Buchtitel">
    <w:name w:val="Book Title"/>
    <w:uiPriority w:val="33"/>
    <w:qFormat/>
    <w:rsid w:val="00344C1C"/>
    <w:rPr>
      <w:b/>
      <w:bCs/>
      <w:i/>
      <w:iCs/>
      <w:spacing w:val="0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344C1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6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_BSI\Bewerbungscenter\Lebenslauf_word-formatierung%20&#220;berschriften%20Schattierung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Lebenslauf_word-formatierung Überschriften Schattierung.dotx</Template>
  <TotalTime>0</TotalTime>
  <Pages>2</Pages>
  <Words>204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Christa Engel</dc:creator>
  <cp:keywords/>
  <dc:description/>
  <cp:lastModifiedBy>Christa Engel</cp:lastModifiedBy>
  <cp:revision>1</cp:revision>
  <dcterms:created xsi:type="dcterms:W3CDTF">2024-07-10T20:36:00Z</dcterms:created>
  <dcterms:modified xsi:type="dcterms:W3CDTF">2024-07-10T20:40:00Z</dcterms:modified>
</cp:coreProperties>
</file>